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195E8E" w:rsidTr="00195E8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E8E" w:rsidRDefault="00195E8E" w:rsidP="00BC72A1">
            <w:r>
              <w:t>Приложение 10</w:t>
            </w:r>
          </w:p>
        </w:tc>
      </w:tr>
      <w:tr w:rsidR="00195E8E" w:rsidTr="00195E8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E8E" w:rsidRDefault="00195E8E" w:rsidP="00BC72A1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195E8E" w:rsidTr="00195E8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E8E" w:rsidRDefault="00195E8E" w:rsidP="009C7CB7">
            <w:r>
              <w:t xml:space="preserve">от </w:t>
            </w:r>
            <w:r w:rsidR="009C7CB7">
              <w:t>27.09.2018</w:t>
            </w:r>
            <w:r>
              <w:t xml:space="preserve"> № </w:t>
            </w:r>
            <w:r w:rsidR="009C7CB7">
              <w:t>40-295</w:t>
            </w:r>
          </w:p>
        </w:tc>
      </w:tr>
      <w:tr w:rsidR="00195E8E" w:rsidTr="00195E8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</w:tr>
      <w:tr w:rsidR="00195E8E" w:rsidTr="00195E8E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E8E" w:rsidRDefault="00195E8E" w:rsidP="00BC72A1">
            <w:pPr>
              <w:jc w:val="center"/>
            </w:pPr>
            <w:r>
              <w:t>Источники финансирования дефицита бюджета муниципального образования «Город Саратов» на 2018 год и на плановый период 2019 и 2020 годов</w:t>
            </w:r>
          </w:p>
        </w:tc>
      </w:tr>
      <w:tr w:rsidR="00195E8E" w:rsidTr="00195E8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тыс. руб.</w:t>
            </w:r>
          </w:p>
        </w:tc>
      </w:tr>
      <w:tr w:rsidR="00195E8E" w:rsidTr="00195E8E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5E8E" w:rsidRDefault="00195E8E" w:rsidP="00BC72A1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5E8E" w:rsidRDefault="00195E8E" w:rsidP="00BC72A1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8E" w:rsidRDefault="00195E8E" w:rsidP="00BC72A1">
            <w:pPr>
              <w:jc w:val="center"/>
            </w:pPr>
            <w:r>
              <w:t>2018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8E" w:rsidRDefault="00195E8E" w:rsidP="00BC72A1">
            <w:pPr>
              <w:jc w:val="center"/>
            </w:pPr>
            <w:r>
              <w:t>2019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8E" w:rsidRDefault="00195E8E" w:rsidP="00BC72A1">
            <w:pPr>
              <w:jc w:val="center"/>
            </w:pPr>
            <w:r>
              <w:t>2020 год</w:t>
            </w:r>
          </w:p>
        </w:tc>
      </w:tr>
      <w:tr w:rsidR="00195E8E" w:rsidTr="00195E8E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5E8E" w:rsidRDefault="00195E8E" w:rsidP="00BC72A1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5E8E" w:rsidRDefault="00195E8E" w:rsidP="00BC72A1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8E" w:rsidRDefault="00195E8E" w:rsidP="00BC72A1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8E" w:rsidRDefault="00195E8E" w:rsidP="00BC72A1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E8E" w:rsidRDefault="00195E8E" w:rsidP="00BC72A1"/>
        </w:tc>
      </w:tr>
    </w:tbl>
    <w:p w:rsidR="00195E8E" w:rsidRPr="00195E8E" w:rsidRDefault="00195E8E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195E8E" w:rsidTr="00195E8E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95E8E" w:rsidRDefault="00195E8E" w:rsidP="00BC72A1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95E8E" w:rsidRDefault="00195E8E" w:rsidP="00BC72A1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E8E" w:rsidRDefault="00195E8E" w:rsidP="00BC72A1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E8E" w:rsidRDefault="00195E8E" w:rsidP="00BC72A1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E8E" w:rsidRDefault="00195E8E" w:rsidP="00BC72A1">
            <w:pPr>
              <w:jc w:val="center"/>
            </w:pPr>
            <w:r>
              <w:t>5</w:t>
            </w:r>
          </w:p>
        </w:tc>
      </w:tr>
      <w:tr w:rsidR="00195E8E" w:rsidTr="00195E8E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195E8E" w:rsidRDefault="00195E8E" w:rsidP="00BC72A1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95E8E" w:rsidRDefault="00195E8E" w:rsidP="00BC72A1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311 209,6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0,0</w:t>
            </w:r>
          </w:p>
        </w:tc>
      </w:tr>
      <w:tr w:rsidR="00195E8E" w:rsidTr="00195E8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195E8E" w:rsidRDefault="00195E8E" w:rsidP="00BC72A1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195E8E" w:rsidRDefault="00195E8E" w:rsidP="00BC72A1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219 000,0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 </w:t>
            </w:r>
          </w:p>
        </w:tc>
      </w:tr>
      <w:tr w:rsidR="00195E8E" w:rsidTr="00195E8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195E8E" w:rsidRDefault="00195E8E" w:rsidP="00BC72A1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195E8E" w:rsidRDefault="00195E8E" w:rsidP="00BC72A1"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2 821 000,0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1 900 000,0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2 170 000,0</w:t>
            </w:r>
          </w:p>
        </w:tc>
      </w:tr>
      <w:tr w:rsidR="00195E8E" w:rsidTr="00195E8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195E8E" w:rsidRDefault="00195E8E" w:rsidP="00BC72A1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195E8E" w:rsidRDefault="00195E8E" w:rsidP="00BC72A1"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2 821 000,0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1 900 000,0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2 170 000,0</w:t>
            </w:r>
          </w:p>
        </w:tc>
      </w:tr>
      <w:tr w:rsidR="00195E8E" w:rsidTr="00195E8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195E8E" w:rsidRDefault="00195E8E" w:rsidP="00BC72A1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195E8E" w:rsidRDefault="00195E8E" w:rsidP="00BC72A1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-2 602 000,0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-1 900 000,0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-2 170 000,0</w:t>
            </w:r>
          </w:p>
        </w:tc>
      </w:tr>
      <w:tr w:rsidR="00195E8E" w:rsidTr="00195E8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195E8E" w:rsidRDefault="00195E8E" w:rsidP="00BC72A1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195E8E" w:rsidRDefault="00195E8E" w:rsidP="00BC72A1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-2 602 000,0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-1 900 000,0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-2 170 000,0</w:t>
            </w:r>
          </w:p>
        </w:tc>
      </w:tr>
      <w:tr w:rsidR="00195E8E" w:rsidTr="00195E8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195E8E" w:rsidRDefault="00195E8E" w:rsidP="00BC72A1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195E8E" w:rsidRDefault="00195E8E" w:rsidP="00BC72A1"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</w:p>
        </w:tc>
      </w:tr>
      <w:tr w:rsidR="00195E8E" w:rsidTr="00195E8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195E8E" w:rsidRDefault="00195E8E" w:rsidP="00BC72A1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195E8E" w:rsidRDefault="00195E8E" w:rsidP="00BC72A1">
            <w: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</w:p>
        </w:tc>
      </w:tr>
      <w:tr w:rsidR="00195E8E" w:rsidTr="00195E8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195E8E" w:rsidRDefault="00195E8E" w:rsidP="00BC72A1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195E8E" w:rsidRDefault="00195E8E" w:rsidP="00BC72A1">
            <w: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1 130 000,0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195E8E" w:rsidRDefault="00195E8E" w:rsidP="00A92CFC">
            <w:pPr>
              <w:jc w:val="right"/>
            </w:pPr>
            <w:r>
              <w:t>1 100 0</w:t>
            </w:r>
            <w:r w:rsidR="00A92CFC">
              <w:rPr>
                <w:lang w:val="en-US"/>
              </w:rPr>
              <w:t>0</w:t>
            </w:r>
            <w:r>
              <w:t>0,0</w:t>
            </w:r>
          </w:p>
        </w:tc>
      </w:tr>
      <w:tr w:rsidR="00195E8E" w:rsidTr="00195E8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195E8E" w:rsidRDefault="00195E8E" w:rsidP="00BC72A1">
            <w:pPr>
              <w:jc w:val="center"/>
            </w:pPr>
            <w:r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195E8E" w:rsidRDefault="00195E8E" w:rsidP="00BC72A1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1 130 000,0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195E8E" w:rsidRDefault="00195E8E" w:rsidP="00A92CFC">
            <w:pPr>
              <w:jc w:val="right"/>
            </w:pPr>
            <w:r>
              <w:t>1 100 0</w:t>
            </w:r>
            <w:r w:rsidR="00A92CFC">
              <w:rPr>
                <w:lang w:val="en-US"/>
              </w:rPr>
              <w:t>0</w:t>
            </w:r>
            <w:r>
              <w:t>0,0</w:t>
            </w:r>
          </w:p>
        </w:tc>
      </w:tr>
      <w:tr w:rsidR="00195E8E" w:rsidTr="00195E8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195E8E" w:rsidRDefault="00195E8E" w:rsidP="00BC72A1">
            <w:pPr>
              <w:jc w:val="center"/>
            </w:pPr>
            <w:r>
              <w:lastRenderedPageBreak/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195E8E" w:rsidRDefault="00195E8E" w:rsidP="00BC72A1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1 100 000,0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1 100 000,0</w:t>
            </w:r>
          </w:p>
        </w:tc>
      </w:tr>
      <w:tr w:rsidR="00195E8E" w:rsidTr="00195E8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195E8E" w:rsidRDefault="00195E8E" w:rsidP="00BC72A1">
            <w:pPr>
              <w:jc w:val="center"/>
            </w:pPr>
            <w:r>
              <w:t>056 01 03 01 00 04 0002 710</w:t>
            </w:r>
          </w:p>
        </w:tc>
        <w:tc>
          <w:tcPr>
            <w:tcW w:w="6547" w:type="dxa"/>
            <w:shd w:val="clear" w:color="auto" w:fill="auto"/>
            <w:hideMark/>
          </w:tcPr>
          <w:p w:rsidR="00195E8E" w:rsidRDefault="00195E8E" w:rsidP="00BC72A1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30 000,0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</w:p>
        </w:tc>
      </w:tr>
      <w:tr w:rsidR="00195E8E" w:rsidTr="00195E8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195E8E" w:rsidRDefault="00195E8E" w:rsidP="00BC72A1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195E8E" w:rsidRDefault="00195E8E" w:rsidP="00BC72A1"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-1 130 000,0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-1 100 000,0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-1 100 000,0</w:t>
            </w:r>
          </w:p>
        </w:tc>
      </w:tr>
      <w:tr w:rsidR="00195E8E" w:rsidTr="00195E8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195E8E" w:rsidRDefault="00195E8E" w:rsidP="00BC72A1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195E8E" w:rsidRDefault="00195E8E" w:rsidP="00BC72A1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-1 130 000,0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-1 100 000,0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-1 100 000,0</w:t>
            </w:r>
          </w:p>
        </w:tc>
      </w:tr>
      <w:tr w:rsidR="00195E8E" w:rsidTr="00195E8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195E8E" w:rsidRDefault="00195E8E" w:rsidP="00BC72A1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195E8E" w:rsidRDefault="00195E8E" w:rsidP="00BC72A1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-1 100 000,0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-1 100 000,0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-1 100 000,0</w:t>
            </w:r>
          </w:p>
        </w:tc>
      </w:tr>
      <w:tr w:rsidR="00195E8E" w:rsidTr="00195E8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195E8E" w:rsidRDefault="00195E8E" w:rsidP="00BC72A1">
            <w:pPr>
              <w:jc w:val="center"/>
            </w:pPr>
            <w:r>
              <w:t>056 01 03 01 00 04 0002 810</w:t>
            </w:r>
          </w:p>
        </w:tc>
        <w:tc>
          <w:tcPr>
            <w:tcW w:w="6547" w:type="dxa"/>
            <w:shd w:val="clear" w:color="auto" w:fill="auto"/>
            <w:hideMark/>
          </w:tcPr>
          <w:p w:rsidR="00195E8E" w:rsidRDefault="00195E8E" w:rsidP="00BC72A1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-30 000,0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 </w:t>
            </w:r>
          </w:p>
        </w:tc>
      </w:tr>
      <w:tr w:rsidR="00195E8E" w:rsidTr="00195E8E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195E8E" w:rsidRDefault="00195E8E" w:rsidP="00BC72A1">
            <w:pPr>
              <w:jc w:val="center"/>
            </w:pPr>
            <w:r>
              <w:t>000 01 05 00 00 00 0000 000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95E8E" w:rsidRDefault="00195E8E" w:rsidP="00BC72A1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92 209,6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95E8E" w:rsidRDefault="00195E8E" w:rsidP="00BC72A1">
            <w:pPr>
              <w:jc w:val="right"/>
            </w:pPr>
            <w:r>
              <w:t> </w:t>
            </w:r>
          </w:p>
        </w:tc>
      </w:tr>
      <w:tr w:rsidR="00195E8E" w:rsidTr="00195E8E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</w:tr>
      <w:tr w:rsidR="00195E8E" w:rsidTr="00195E8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>
            <w:r>
              <w:t xml:space="preserve">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E8E" w:rsidRDefault="00195E8E" w:rsidP="00BC72A1"/>
        </w:tc>
      </w:tr>
    </w:tbl>
    <w:p w:rsidR="00E2598B" w:rsidRPr="00195E8E" w:rsidRDefault="00E2598B" w:rsidP="00195E8E"/>
    <w:sectPr w:rsidR="00E2598B" w:rsidRPr="00195E8E" w:rsidSect="00195E8E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6266" w:rsidRDefault="00E06266" w:rsidP="00195E8E">
      <w:r>
        <w:separator/>
      </w:r>
    </w:p>
  </w:endnote>
  <w:endnote w:type="continuationSeparator" w:id="1">
    <w:p w:rsidR="00E06266" w:rsidRDefault="00E06266" w:rsidP="00195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6266" w:rsidRDefault="00E06266" w:rsidP="00195E8E">
      <w:r>
        <w:separator/>
      </w:r>
    </w:p>
  </w:footnote>
  <w:footnote w:type="continuationSeparator" w:id="1">
    <w:p w:rsidR="00E06266" w:rsidRDefault="00E06266" w:rsidP="00195E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E8E" w:rsidRDefault="00450B84" w:rsidP="0073308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95E8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95E8E" w:rsidRDefault="00195E8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E8E" w:rsidRDefault="00450B84" w:rsidP="0073308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95E8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C7CB7">
      <w:rPr>
        <w:rStyle w:val="a7"/>
        <w:noProof/>
      </w:rPr>
      <w:t>2</w:t>
    </w:r>
    <w:r>
      <w:rPr>
        <w:rStyle w:val="a7"/>
      </w:rPr>
      <w:fldChar w:fldCharType="end"/>
    </w:r>
  </w:p>
  <w:p w:rsidR="00195E8E" w:rsidRDefault="00195E8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/>
  <w:rsids>
    <w:rsidRoot w:val="00195E8E"/>
    <w:rsid w:val="00142464"/>
    <w:rsid w:val="00181EBE"/>
    <w:rsid w:val="00195E8E"/>
    <w:rsid w:val="001B0887"/>
    <w:rsid w:val="00215574"/>
    <w:rsid w:val="002624D4"/>
    <w:rsid w:val="002A447A"/>
    <w:rsid w:val="002C3F39"/>
    <w:rsid w:val="00450B84"/>
    <w:rsid w:val="006808C6"/>
    <w:rsid w:val="00707821"/>
    <w:rsid w:val="00864EE1"/>
    <w:rsid w:val="008C0874"/>
    <w:rsid w:val="009C7CB7"/>
    <w:rsid w:val="00A24CAF"/>
    <w:rsid w:val="00A85088"/>
    <w:rsid w:val="00A92CFC"/>
    <w:rsid w:val="00AD5798"/>
    <w:rsid w:val="00B912FD"/>
    <w:rsid w:val="00BB139E"/>
    <w:rsid w:val="00E06266"/>
    <w:rsid w:val="00E2598B"/>
    <w:rsid w:val="00E4024C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95E8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95E8E"/>
  </w:style>
  <w:style w:type="paragraph" w:styleId="a5">
    <w:name w:val="footer"/>
    <w:basedOn w:val="a"/>
    <w:link w:val="a6"/>
    <w:uiPriority w:val="99"/>
    <w:semiHidden/>
    <w:unhideWhenUsed/>
    <w:rsid w:val="00195E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95E8E"/>
  </w:style>
  <w:style w:type="character" w:styleId="a7">
    <w:name w:val="page number"/>
    <w:basedOn w:val="a0"/>
    <w:uiPriority w:val="99"/>
    <w:semiHidden/>
    <w:unhideWhenUsed/>
    <w:rsid w:val="00195E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4</TotalTime>
  <Pages>2</Pages>
  <Words>484</Words>
  <Characters>2765</Characters>
  <Application>Microsoft Office Word</Application>
  <DocSecurity>0</DocSecurity>
  <Lines>23</Lines>
  <Paragraphs>6</Paragraphs>
  <ScaleCrop>false</ScaleCrop>
  <Company/>
  <LinksUpToDate>false</LinksUpToDate>
  <CharactersWithSpaces>3243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KalaevaEU</cp:lastModifiedBy>
  <cp:revision>6</cp:revision>
  <dcterms:created xsi:type="dcterms:W3CDTF">2018-09-06T14:45:00Z</dcterms:created>
  <dcterms:modified xsi:type="dcterms:W3CDTF">2018-09-27T11:41:00Z</dcterms:modified>
</cp:coreProperties>
</file>